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78" w:rsidRDefault="00C81178" w:rsidP="003B3686">
      <w:pPr>
        <w:ind w:leftChars="2000" w:left="31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C81178" w:rsidRDefault="00C81178" w:rsidP="003B3686">
      <w:pPr>
        <w:ind w:leftChars="2000" w:left="31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  Совета     депутатов Липовского сельского поселения Рославльского района Смоленской  области от   28.12.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>2020 г</w:t>
        </w:r>
      </w:smartTag>
      <w:r>
        <w:rPr>
          <w:sz w:val="28"/>
          <w:szCs w:val="28"/>
        </w:rPr>
        <w:t>. №27 (в редакции решения</w:t>
      </w:r>
      <w:bookmarkStart w:id="0" w:name="_GoBack"/>
      <w:bookmarkEnd w:id="0"/>
      <w:r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 от 17.03.2021г №05, от26.11.2021 года №21)</w:t>
      </w:r>
      <w:r>
        <w:rPr>
          <w:sz w:val="28"/>
          <w:szCs w:val="28"/>
        </w:rPr>
        <w:tab/>
      </w:r>
    </w:p>
    <w:p w:rsidR="00C81178" w:rsidRDefault="00C81178">
      <w:pPr>
        <w:pStyle w:val="Title"/>
        <w:rPr>
          <w:sz w:val="24"/>
          <w:szCs w:val="24"/>
          <w:u w:val="single"/>
        </w:rPr>
      </w:pPr>
    </w:p>
    <w:p w:rsidR="00C81178" w:rsidRDefault="00C81178">
      <w:pPr>
        <w:pStyle w:val="Title"/>
        <w:jc w:val="right"/>
      </w:pPr>
    </w:p>
    <w:p w:rsidR="00C81178" w:rsidRDefault="00C81178">
      <w:pPr>
        <w:jc w:val="center"/>
        <w:rPr>
          <w:b/>
          <w:sz w:val="28"/>
        </w:rPr>
      </w:pPr>
      <w:r>
        <w:rPr>
          <w:b/>
          <w:sz w:val="28"/>
        </w:rPr>
        <w:t>Источники финансирования дефицита бюджета Липовского сельского поселения на 2021 год</w:t>
      </w:r>
    </w:p>
    <w:p w:rsidR="00C81178" w:rsidRDefault="00C81178">
      <w:pPr>
        <w:jc w:val="center"/>
        <w:rPr>
          <w:sz w:val="28"/>
        </w:rPr>
      </w:pPr>
    </w:p>
    <w:p w:rsidR="00C81178" w:rsidRDefault="00C81178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9"/>
        <w:gridCol w:w="5528"/>
        <w:gridCol w:w="1559"/>
      </w:tblGrid>
      <w:tr w:rsidR="00C81178">
        <w:tc>
          <w:tcPr>
            <w:tcW w:w="3119" w:type="dxa"/>
            <w:vAlign w:val="center"/>
          </w:tcPr>
          <w:p w:rsidR="00C81178" w:rsidRDefault="00C81178">
            <w:pPr>
              <w:pStyle w:val="Head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C81178" w:rsidRDefault="00C81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C81178" w:rsidRDefault="00C81178">
            <w:pPr>
              <w:pStyle w:val="Heading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C81178" w:rsidRDefault="00C81178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9"/>
        <w:gridCol w:w="5528"/>
        <w:gridCol w:w="1559"/>
      </w:tblGrid>
      <w:tr w:rsidR="00C81178">
        <w:trPr>
          <w:tblHeader/>
        </w:trPr>
        <w:tc>
          <w:tcPr>
            <w:tcW w:w="3119" w:type="dxa"/>
            <w:vAlign w:val="center"/>
          </w:tcPr>
          <w:p w:rsidR="00C81178" w:rsidRDefault="00C8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C81178" w:rsidRDefault="00C8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C81178" w:rsidRDefault="00C8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C81178" w:rsidRDefault="00C81178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C81178" w:rsidRDefault="00C81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4373,3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C81178" w:rsidRDefault="00C81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4373,3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-9398,4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-9398,4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-9398,4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-9398,4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13771,7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13771,7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13771,7</w:t>
            </w:r>
          </w:p>
        </w:tc>
      </w:tr>
      <w:tr w:rsidR="00C81178">
        <w:tc>
          <w:tcPr>
            <w:tcW w:w="3119" w:type="dxa"/>
            <w:vAlign w:val="center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C81178" w:rsidRDefault="00C8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C81178" w:rsidRDefault="00C81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13771,7</w:t>
            </w:r>
          </w:p>
        </w:tc>
      </w:tr>
    </w:tbl>
    <w:p w:rsidR="00C81178" w:rsidRDefault="00C81178"/>
    <w:p w:rsidR="00C81178" w:rsidRDefault="00C81178"/>
    <w:p w:rsidR="00C81178" w:rsidRDefault="00C81178">
      <w:pPr>
        <w:rPr>
          <w:sz w:val="24"/>
          <w:szCs w:val="24"/>
        </w:rPr>
      </w:pPr>
    </w:p>
    <w:p w:rsidR="00C81178" w:rsidRDefault="00C81178">
      <w:pPr>
        <w:rPr>
          <w:sz w:val="24"/>
          <w:szCs w:val="24"/>
        </w:rPr>
      </w:pPr>
    </w:p>
    <w:p w:rsidR="00C81178" w:rsidRDefault="00C81178">
      <w:pPr>
        <w:rPr>
          <w:sz w:val="24"/>
          <w:szCs w:val="24"/>
        </w:rPr>
      </w:pPr>
    </w:p>
    <w:p w:rsidR="00C81178" w:rsidRDefault="00C81178">
      <w:pPr>
        <w:rPr>
          <w:sz w:val="24"/>
          <w:szCs w:val="24"/>
        </w:rPr>
      </w:pPr>
    </w:p>
    <w:p w:rsidR="00C81178" w:rsidRDefault="00C81178">
      <w:pPr>
        <w:rPr>
          <w:sz w:val="24"/>
          <w:szCs w:val="24"/>
        </w:rPr>
      </w:pPr>
    </w:p>
    <w:p w:rsidR="00C81178" w:rsidRDefault="00C81178">
      <w:pPr>
        <w:rPr>
          <w:sz w:val="24"/>
          <w:szCs w:val="24"/>
        </w:rPr>
      </w:pPr>
    </w:p>
    <w:p w:rsidR="00C81178" w:rsidRDefault="00C81178"/>
    <w:sectPr w:rsidR="00C81178" w:rsidSect="00AF4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15BF6"/>
    <w:rsid w:val="00170C4B"/>
    <w:rsid w:val="00172A27"/>
    <w:rsid w:val="00296467"/>
    <w:rsid w:val="00310F82"/>
    <w:rsid w:val="003B3686"/>
    <w:rsid w:val="004C1CF4"/>
    <w:rsid w:val="00644D77"/>
    <w:rsid w:val="00823D21"/>
    <w:rsid w:val="00911BD8"/>
    <w:rsid w:val="00964AFB"/>
    <w:rsid w:val="00AF442F"/>
    <w:rsid w:val="00BA32E4"/>
    <w:rsid w:val="00BC632C"/>
    <w:rsid w:val="00C00D0D"/>
    <w:rsid w:val="00C4257E"/>
    <w:rsid w:val="00C81178"/>
    <w:rsid w:val="00CA3D7D"/>
    <w:rsid w:val="00CD1963"/>
    <w:rsid w:val="00CF2F46"/>
    <w:rsid w:val="00DD60ED"/>
    <w:rsid w:val="00E32C77"/>
    <w:rsid w:val="00EB06A9"/>
    <w:rsid w:val="01636E46"/>
    <w:rsid w:val="02C66AED"/>
    <w:rsid w:val="0340297F"/>
    <w:rsid w:val="08987254"/>
    <w:rsid w:val="0B9E60B0"/>
    <w:rsid w:val="0E310D24"/>
    <w:rsid w:val="0F811601"/>
    <w:rsid w:val="12B70499"/>
    <w:rsid w:val="1CCA43CE"/>
    <w:rsid w:val="20147B57"/>
    <w:rsid w:val="27AF626D"/>
    <w:rsid w:val="2B2E4A4F"/>
    <w:rsid w:val="2CE765D6"/>
    <w:rsid w:val="383C02BB"/>
    <w:rsid w:val="3C222353"/>
    <w:rsid w:val="45F35C2E"/>
    <w:rsid w:val="48544CD1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4C53CD5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2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4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44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442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442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AF442F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AF442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225</Words>
  <Characters>1289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777</cp:lastModifiedBy>
  <cp:revision>16</cp:revision>
  <cp:lastPrinted>2018-05-14T13:01:00Z</cp:lastPrinted>
  <dcterms:created xsi:type="dcterms:W3CDTF">2015-12-07T08:18:00Z</dcterms:created>
  <dcterms:modified xsi:type="dcterms:W3CDTF">2022-04-14T07:10:00Z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